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2423B" w:rsidRDefault="00AA674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57" w:history="1">
        <w:r w:rsidR="00D2423B" w:rsidRPr="002021B6">
          <w:rPr>
            <w:rStyle w:val="aa"/>
          </w:rPr>
          <w:t>HH3C-SNMP-EXT-MIB</w:t>
        </w:r>
        <w:r w:rsidR="00D2423B">
          <w:rPr>
            <w:webHidden/>
          </w:rPr>
          <w:tab/>
        </w:r>
        <w:r w:rsidR="00D2423B">
          <w:rPr>
            <w:webHidden/>
          </w:rPr>
          <w:fldChar w:fldCharType="begin"/>
        </w:r>
        <w:r w:rsidR="00D2423B">
          <w:rPr>
            <w:webHidden/>
          </w:rPr>
          <w:instrText xml:space="preserve"> PAGEREF _Toc94098657 \h </w:instrText>
        </w:r>
        <w:r w:rsidR="00D2423B">
          <w:rPr>
            <w:webHidden/>
          </w:rPr>
        </w:r>
        <w:r w:rsidR="00D2423B">
          <w:rPr>
            <w:webHidden/>
          </w:rPr>
          <w:fldChar w:fldCharType="separate"/>
        </w:r>
        <w:r w:rsidR="00D2423B">
          <w:rPr>
            <w:webHidden/>
          </w:rPr>
          <w:t>2</w:t>
        </w:r>
        <w:r w:rsidR="00D2423B">
          <w:rPr>
            <w:webHidden/>
          </w:rPr>
          <w:fldChar w:fldCharType="end"/>
        </w:r>
      </w:hyperlink>
    </w:p>
    <w:p w:rsidR="00D2423B" w:rsidRDefault="00D2423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8" w:history="1">
        <w:r w:rsidRPr="002021B6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2423B" w:rsidRDefault="00D2423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9" w:history="1">
        <w:r w:rsidRPr="002021B6">
          <w:rPr>
            <w:rStyle w:val="aa"/>
            <w:rFonts w:ascii="Helvetica" w:eastAsia="charset0MS Sans Serif" w:hAnsi="Helvetica" w:cs="Helvetica"/>
          </w:rPr>
          <w:t>hh3cSnmpExtCommunityTable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2423B" w:rsidRDefault="00D2423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60" w:history="1">
        <w:r w:rsidRPr="002021B6">
          <w:rPr>
            <w:rStyle w:val="aa"/>
            <w:rFonts w:ascii="Helvetica" w:eastAsia="charset0MS Sans Serif" w:hAnsi="Helvetica" w:cs="Helvetica"/>
          </w:rPr>
          <w:t>hh3cSnmpExtContextTable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A674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B65CE" w:rsidRPr="006B65CE" w:rsidRDefault="006B65CE" w:rsidP="006B65CE">
      <w:pPr>
        <w:pStyle w:val="1"/>
      </w:pPr>
      <w:bookmarkStart w:id="1" w:name="_Toc397421258"/>
      <w:bookmarkStart w:id="2" w:name="_Toc94098657"/>
      <w:r w:rsidRPr="006B65CE">
        <w:lastRenderedPageBreak/>
        <w:t>HH3C-</w:t>
      </w:r>
      <w:r w:rsidRPr="006B65CE">
        <w:rPr>
          <w:rFonts w:hint="eastAsia"/>
        </w:rPr>
        <w:t>SNMP-EXT</w:t>
      </w:r>
      <w:r w:rsidRPr="006B65CE">
        <w:t>-MIB</w:t>
      </w:r>
      <w:bookmarkEnd w:id="1"/>
      <w:bookmarkEnd w:id="2"/>
    </w:p>
    <w:p w:rsidR="006B65CE" w:rsidRPr="006B65CE" w:rsidRDefault="006B65CE" w:rsidP="006B65CE">
      <w:r w:rsidRPr="006B65CE">
        <w:rPr>
          <w:rFonts w:hint="eastAsia"/>
        </w:rPr>
        <w:t>The HH3C-SNMP-EXT-MIB is to provide the object definition of the SNMP extended information.</w:t>
      </w:r>
    </w:p>
    <w:p w:rsidR="006B65CE" w:rsidRPr="00B84637" w:rsidRDefault="006B65CE" w:rsidP="006B65C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55337757"/>
      <w:bookmarkStart w:id="4" w:name="_Toc397421259"/>
      <w:bookmarkStart w:id="5" w:name="_Toc94098658"/>
      <w:r w:rsidRPr="00B84637">
        <w:rPr>
          <w:rFonts w:ascii="Helvetica" w:eastAsia="charset0MS Sans Serif" w:hAnsi="Helvetica" w:cs="Helvetica"/>
        </w:rPr>
        <w:t>Scalar objects</w:t>
      </w:r>
      <w:bookmarkEnd w:id="3"/>
      <w:bookmarkEnd w:id="4"/>
      <w:bookmarkEnd w:id="5"/>
    </w:p>
    <w:p w:rsidR="006B65CE" w:rsidRPr="008418BF" w:rsidRDefault="006B65CE" w:rsidP="005827C8">
      <w:r w:rsidRPr="008418BF">
        <w:t>OID of this table is: 1.3.6.1.4.1.25506.</w:t>
      </w:r>
      <w:r>
        <w:rPr>
          <w:rFonts w:hint="eastAsia"/>
        </w:rPr>
        <w:t>2.104.1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992"/>
        <w:gridCol w:w="2650"/>
      </w:tblGrid>
      <w:tr w:rsidR="006B65CE" w:rsidRPr="00522330" w:rsidTr="00FD7CF9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827C8" w:rsidRDefault="006B65CE" w:rsidP="005827C8">
            <w:pPr>
              <w:pStyle w:val="TableText"/>
              <w:kinsoku w:val="0"/>
              <w:textAlignment w:val="top"/>
            </w:pPr>
            <w:r w:rsidRPr="005827C8"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827C8" w:rsidRDefault="006B65CE" w:rsidP="005827C8">
            <w:pPr>
              <w:pStyle w:val="TableText"/>
              <w:kinsoku w:val="0"/>
              <w:textAlignment w:val="top"/>
            </w:pPr>
            <w:r w:rsidRPr="005827C8"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827C8" w:rsidRDefault="006B65CE" w:rsidP="005827C8">
            <w:pPr>
              <w:pStyle w:val="TableText"/>
              <w:kinsoku w:val="0"/>
              <w:textAlignment w:val="top"/>
            </w:pPr>
            <w:r w:rsidRPr="005827C8"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827C8" w:rsidRDefault="006B65CE" w:rsidP="005827C8">
            <w:pPr>
              <w:pStyle w:val="TableText"/>
              <w:kinsoku w:val="0"/>
              <w:textAlignment w:val="top"/>
            </w:pPr>
            <w:r w:rsidRPr="005827C8">
              <w:t>Description</w:t>
            </w:r>
          </w:p>
        </w:tc>
      </w:tr>
      <w:tr w:rsidR="006B65CE" w:rsidRPr="00522330" w:rsidTr="00FD7CF9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t>hh3cSnmpExtMaxContextNum</w:t>
            </w:r>
            <w:r w:rsidRPr="005827C8">
              <w:t xml:space="preserve"> (1.3.6.1.4.1.25506.</w:t>
            </w:r>
            <w:r w:rsidRPr="005827C8">
              <w:rPr>
                <w:rFonts w:hint="eastAsia"/>
              </w:rPr>
              <w:t>2.104.1.4</w:t>
            </w:r>
            <w:r w:rsidRPr="005827C8">
              <w:t xml:space="preserve">) 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  <w:tr w:rsidR="005827C8" w:rsidRPr="00522330" w:rsidTr="00FD7CF9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827C8" w:rsidRPr="005827C8" w:rsidRDefault="005827C8">
            <w:pPr>
              <w:pStyle w:val="TableText"/>
              <w:kinsoku w:val="0"/>
              <w:textAlignment w:val="top"/>
            </w:pPr>
            <w:r w:rsidRPr="005827C8">
              <w:t>hh3cSnmpExtVersion (1.3.6.1.4.1.25506.2.104.1.5)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827C8" w:rsidRPr="005827C8" w:rsidRDefault="005827C8">
            <w:pPr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 w:rsidRPr="005827C8">
              <w:rPr>
                <w:rFonts w:cs="Arial Narrow"/>
                <w:kern w:val="0"/>
                <w:sz w:val="18"/>
                <w:szCs w:val="18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827C8" w:rsidRPr="005827C8" w:rsidRDefault="005827C8">
            <w:pPr>
              <w:pStyle w:val="TableText"/>
              <w:kinsoku w:val="0"/>
              <w:textAlignment w:val="top"/>
            </w:pPr>
            <w:r w:rsidRPr="005827C8"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827C8" w:rsidRPr="005827C8" w:rsidRDefault="005827C8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  <w:tr w:rsidR="00FD7CF9" w:rsidRPr="00522330" w:rsidTr="00FD7CF9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FD7CF9">
              <w:t>hh3cSnmpExtTrapSource (1.3.6.1.4.1.25506.2.104.1.6)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  <w:tr w:rsidR="00FD7CF9" w:rsidRPr="00522330" w:rsidTr="00FD7CF9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FD7CF9">
              <w:t>hh3cSnmpExtInformSource (1.3.6.1.4.1.25506.2.104.1.7)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7CF9" w:rsidRPr="005827C8" w:rsidRDefault="00FD7CF9" w:rsidP="00FD7CF9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</w:tbl>
    <w:p w:rsidR="005827C8" w:rsidRDefault="005827C8" w:rsidP="005827C8">
      <w:bookmarkStart w:id="6" w:name="_Toc397421260"/>
    </w:p>
    <w:p w:rsidR="005827C8" w:rsidRDefault="005827C8" w:rsidP="005827C8">
      <w:pPr>
        <w:pStyle w:val="2"/>
        <w:rPr>
          <w:rFonts w:ascii="Helvetica" w:eastAsia="charset0MS Sans Serif" w:hAnsi="Helvetica" w:cs="Helvetica"/>
        </w:rPr>
      </w:pPr>
      <w:bookmarkStart w:id="7" w:name="_Toc94098659"/>
      <w:r>
        <w:rPr>
          <w:rFonts w:ascii="Helvetica" w:eastAsia="charset0MS Sans Serif" w:hAnsi="Helvetica" w:cs="Helvetica"/>
        </w:rPr>
        <w:t>hh3cSnmpExtCommunityTable</w:t>
      </w:r>
      <w:bookmarkEnd w:id="7"/>
    </w:p>
    <w:p w:rsidR="005827C8" w:rsidRDefault="005827C8" w:rsidP="005827C8">
      <w:pPr>
        <w:rPr>
          <w:sz w:val="18"/>
        </w:rPr>
      </w:pPr>
      <w:r>
        <w:t>OID of this table is: 1.3.6.1.4.1.25506.2.104.2.1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1"/>
        <w:gridCol w:w="1441"/>
        <w:gridCol w:w="1001"/>
        <w:gridCol w:w="2882"/>
      </w:tblGrid>
      <w:tr w:rsidR="005827C8" w:rsidTr="005827C8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Description</w:t>
            </w:r>
          </w:p>
        </w:tc>
      </w:tr>
      <w:tr w:rsidR="005827C8" w:rsidTr="005827C8">
        <w:trPr>
          <w:cantSplit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hh3cSnmpExtCommunitySecurityLevel (1.3.6.1.4.1.25506.2.104.2.1.1.1)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5827C8" w:rsidTr="005827C8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hh3cSnmpExtCommunitySecurityName (1.3.6.1.4.1.25506.2.104.2.1.1.2)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5827C8" w:rsidTr="005827C8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hh3cSnmpExtCommunityName (1.3.6.1.4.1.25506.2.104.2.1.1.3)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5827C8" w:rsidTr="005827C8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hh3cSnmpExtCommunityAclNum (1.3.6.1.4.1.25506.2.104.2.1.1.4)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5827C8" w:rsidTr="005827C8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hh3cSnmpExtCommunityIPv6AclNum (1.3.6.1.4.1.25506.2.104.2.1.1.5)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27C8" w:rsidRDefault="005827C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</w:tbl>
    <w:p w:rsidR="005827C8" w:rsidRDefault="005827C8" w:rsidP="005827C8"/>
    <w:p w:rsidR="006B65CE" w:rsidRPr="00B84637" w:rsidRDefault="006B65CE" w:rsidP="006B65C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94098660"/>
      <w:r w:rsidRPr="004A2EEC">
        <w:rPr>
          <w:rFonts w:ascii="Helvetica" w:eastAsia="charset0MS Sans Serif" w:hAnsi="Helvetica" w:cs="Helvetica" w:hint="eastAsia"/>
        </w:rPr>
        <w:t>hh3cSnmpExtContextTable</w:t>
      </w:r>
      <w:bookmarkEnd w:id="6"/>
      <w:bookmarkEnd w:id="8"/>
    </w:p>
    <w:p w:rsidR="006B65CE" w:rsidRPr="004A2EEC" w:rsidRDefault="006B65CE" w:rsidP="005827C8">
      <w:r w:rsidRPr="004A2EEC">
        <w:t>OID of this table is: 1.3.6</w:t>
      </w:r>
      <w:r>
        <w:t>.1.4.1.25506.2.</w:t>
      </w:r>
      <w:r>
        <w:rPr>
          <w:rFonts w:hint="eastAsia"/>
        </w:rPr>
        <w:t>104.2.3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992"/>
        <w:gridCol w:w="2650"/>
      </w:tblGrid>
      <w:tr w:rsidR="006B65CE" w:rsidRPr="005E58D3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5827C8">
            <w:pPr>
              <w:pStyle w:val="TableText"/>
              <w:kinsoku w:val="0"/>
              <w:textAlignment w:val="top"/>
            </w:pPr>
            <w:r w:rsidRPr="005E58D3"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5827C8">
            <w:pPr>
              <w:pStyle w:val="TableText"/>
              <w:kinsoku w:val="0"/>
              <w:textAlignment w:val="top"/>
            </w:pPr>
            <w:r w:rsidRPr="005E58D3"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5827C8">
            <w:pPr>
              <w:pStyle w:val="TableText"/>
              <w:kinsoku w:val="0"/>
              <w:textAlignment w:val="top"/>
            </w:pPr>
            <w:r w:rsidRPr="005E58D3"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5827C8">
            <w:pPr>
              <w:pStyle w:val="TableText"/>
              <w:kinsoku w:val="0"/>
              <w:textAlignment w:val="top"/>
            </w:pPr>
            <w:r w:rsidRPr="005E58D3">
              <w:t>Description</w:t>
            </w:r>
          </w:p>
        </w:tc>
      </w:tr>
      <w:tr w:rsidR="006B65CE" w:rsidRPr="005E58D3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t>hh3cSnmpExtContextName</w:t>
            </w:r>
            <w:r w:rsidRPr="005827C8">
              <w:t xml:space="preserve"> </w:t>
            </w:r>
            <w:r w:rsidRPr="005827C8">
              <w:lastRenderedPageBreak/>
              <w:t>(1.3.6.1.4.1.25506.2.</w:t>
            </w:r>
            <w:r w:rsidRPr="005827C8">
              <w:rPr>
                <w:rFonts w:hint="eastAsia"/>
              </w:rPr>
              <w:t>104.2.3</w:t>
            </w:r>
            <w:r w:rsidRPr="005827C8">
              <w:t xml:space="preserve">.1)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lastRenderedPageBreak/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</w:tcBorders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  <w:tr w:rsidR="006B65CE" w:rsidRPr="005E58D3" w:rsidTr="0091260D">
        <w:tc>
          <w:tcPr>
            <w:tcW w:w="3119" w:type="dxa"/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lastRenderedPageBreak/>
              <w:t>hh3cSnmpExtContextRowStatus</w:t>
            </w:r>
            <w:r w:rsidRPr="005827C8">
              <w:t xml:space="preserve"> (1.3.6.1.4.1.25506.</w:t>
            </w:r>
            <w:r w:rsidRPr="005827C8">
              <w:rPr>
                <w:rFonts w:hint="eastAsia"/>
              </w:rPr>
              <w:t>2.104.2.3.2</w:t>
            </w:r>
            <w:r w:rsidRPr="005827C8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t>read-create</w:t>
            </w:r>
          </w:p>
        </w:tc>
        <w:tc>
          <w:tcPr>
            <w:tcW w:w="992" w:type="dxa"/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rPr>
                <w:rFonts w:hint="eastAsia"/>
              </w:rPr>
              <w:t>Current</w:t>
            </w:r>
          </w:p>
        </w:tc>
        <w:tc>
          <w:tcPr>
            <w:tcW w:w="2650" w:type="dxa"/>
            <w:shd w:val="clear" w:color="auto" w:fill="auto"/>
          </w:tcPr>
          <w:p w:rsidR="006B65CE" w:rsidRPr="005827C8" w:rsidRDefault="006B65CE" w:rsidP="0091260D">
            <w:pPr>
              <w:pStyle w:val="TableText"/>
              <w:kinsoku w:val="0"/>
              <w:textAlignment w:val="top"/>
            </w:pPr>
            <w:r w:rsidRPr="005827C8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83" w:rsidRDefault="00200683">
      <w:r>
        <w:separator/>
      </w:r>
    </w:p>
  </w:endnote>
  <w:endnote w:type="continuationSeparator" w:id="0">
    <w:p w:rsidR="00200683" w:rsidRDefault="0020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A674D">
      <w:fldChar w:fldCharType="begin"/>
    </w:r>
    <w:r>
      <w:instrText>PAGE</w:instrText>
    </w:r>
    <w:r w:rsidR="00AA674D">
      <w:fldChar w:fldCharType="separate"/>
    </w:r>
    <w:r w:rsidR="00D2423B">
      <w:rPr>
        <w:noProof/>
      </w:rPr>
      <w:t>1</w:t>
    </w:r>
    <w:r w:rsidR="00AA674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2423B">
      <w:fldChar w:fldCharType="begin"/>
    </w:r>
    <w:r w:rsidR="00D2423B">
      <w:instrText xml:space="preserve"> NUMPAGES  \* Arabic  \* MERGEFORMAT </w:instrText>
    </w:r>
    <w:r w:rsidR="00D2423B">
      <w:fldChar w:fldCharType="separate"/>
    </w:r>
    <w:r w:rsidR="00D2423B">
      <w:rPr>
        <w:noProof/>
      </w:rPr>
      <w:t>3</w:t>
    </w:r>
    <w:r w:rsidR="00D2423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83" w:rsidRDefault="00200683">
      <w:r>
        <w:separator/>
      </w:r>
    </w:p>
  </w:footnote>
  <w:footnote w:type="continuationSeparator" w:id="0">
    <w:p w:rsidR="00200683" w:rsidRDefault="00200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B65CE" w:rsidRPr="006B65CE">
      <w:t xml:space="preserve"> HH3C-SNMP-EXT-MIB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0683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4F659C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27C8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65CE"/>
    <w:rsid w:val="006B7FC9"/>
    <w:rsid w:val="006C4460"/>
    <w:rsid w:val="006C774D"/>
    <w:rsid w:val="006D2B8F"/>
    <w:rsid w:val="006D3C00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74D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423B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5C23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7CF9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B65C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B65C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B65C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B65C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B65C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B65C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B65C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C994F-EB45-46BB-BD47-5F153989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109</TotalTime>
  <Pages>3</Pages>
  <Words>163</Words>
  <Characters>1635</Characters>
  <Application>Microsoft Office Word</Application>
  <DocSecurity>0</DocSecurity>
  <Lines>109</Lines>
  <Paragraphs>89</Paragraphs>
  <ScaleCrop>false</ScaleCrop>
  <Company/>
  <LinksUpToDate>false</LinksUpToDate>
  <CharactersWithSpaces>1709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2022-01-26T06:06:00Z</dcterms:modified>
</cp:coreProperties>
</file>